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05" w:rsidRDefault="00D81F05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81F05" w:rsidRPr="007F0519" w:rsidRDefault="00D81F05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81F05" w:rsidRDefault="00D81F05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81F05" w:rsidRPr="007F0519" w:rsidRDefault="00D81F05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D81F05" w:rsidRPr="00F4290B" w:rsidRDefault="00D81F05" w:rsidP="00FF2671">
      <w:pPr>
        <w:spacing w:line="240" w:lineRule="auto"/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  <w:sz w:val="28"/>
          <w:szCs w:val="28"/>
          <w:u w:val="single"/>
        </w:rPr>
        <w:t>19.07.2022</w:t>
      </w:r>
      <w:r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  <w:sz w:val="28"/>
          <w:szCs w:val="28"/>
          <w:u w:val="single"/>
        </w:rPr>
        <w:t>172</w:t>
      </w:r>
    </w:p>
    <w:p w:rsidR="00D81F05" w:rsidRDefault="00D81F05">
      <w:r>
        <w:rPr>
          <w:rFonts w:ascii="Times New Roman" w:hAnsi="Times New Roman" w:cs="Times New Roman"/>
        </w:rPr>
        <w:t xml:space="preserve"> г. Унеча  Брянской области</w:t>
      </w:r>
    </w:p>
    <w:p w:rsidR="00D81F05" w:rsidRDefault="00D81F05">
      <w:pPr>
        <w:sectPr w:rsidR="00D81F05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D81F05" w:rsidRPr="008B5049" w:rsidRDefault="00D81F0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D81F05" w:rsidRDefault="00D81F0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D81F05" w:rsidRDefault="00D81F05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D81F05" w:rsidRDefault="00D81F05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D81F05" w:rsidRPr="00A2658F" w:rsidRDefault="00D81F05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D81F05" w:rsidRDefault="00D81F05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F05" w:rsidRPr="00A2658F" w:rsidRDefault="00D81F05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4-85 (в редакции решения от 24.06.2022 № 4-108)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3253-14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D81F05" w:rsidRDefault="00D81F05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81F05" w:rsidRDefault="00D81F05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81F05" w:rsidRPr="00A2658F" w:rsidRDefault="00D81F05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D81F05" w:rsidRPr="00A2658F" w:rsidRDefault="00D81F05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форме,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D81F05" w:rsidRDefault="00D81F05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81F05" w:rsidRDefault="00D81F05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D81F05" w:rsidRDefault="00D81F05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D81F05" w:rsidRDefault="00D81F05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D81F05" w:rsidRDefault="00D81F05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D81F05" w:rsidRDefault="00D81F05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D81F05" w:rsidRPr="00A2658F" w:rsidRDefault="00D81F05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D81F05" w:rsidRPr="00A2658F" w:rsidRDefault="00D81F05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D81F05" w:rsidRDefault="00D81F05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D81F05" w:rsidRPr="00A2658F" w:rsidRDefault="00D81F05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D81F05" w:rsidRPr="00A2658F">
        <w:tc>
          <w:tcPr>
            <w:tcW w:w="3729" w:type="pct"/>
          </w:tcPr>
          <w:p w:rsidR="00D81F05" w:rsidRPr="00A2658F" w:rsidRDefault="00D81F05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F05" w:rsidRDefault="00D81F05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F05" w:rsidRPr="00A2658F" w:rsidRDefault="00D81F05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D81F05" w:rsidRPr="00A2658F" w:rsidRDefault="00D81F0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F05" w:rsidRDefault="00D81F0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F05" w:rsidRPr="00A2658F" w:rsidRDefault="00D81F05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D81F05" w:rsidRPr="00A2658F">
        <w:trPr>
          <w:trHeight w:val="930"/>
        </w:trPr>
        <w:tc>
          <w:tcPr>
            <w:tcW w:w="3729" w:type="pct"/>
          </w:tcPr>
          <w:p w:rsidR="00D81F05" w:rsidRPr="00A2658F" w:rsidRDefault="00D81F05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81F05" w:rsidRPr="00A2658F" w:rsidRDefault="00D81F05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05" w:rsidRPr="00A2658F">
        <w:tc>
          <w:tcPr>
            <w:tcW w:w="3729" w:type="pct"/>
          </w:tcPr>
          <w:p w:rsidR="00D81F05" w:rsidRPr="00A2658F" w:rsidRDefault="00D81F05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81F05" w:rsidRPr="00A2658F" w:rsidRDefault="00D81F05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05" w:rsidRPr="00A2658F">
        <w:trPr>
          <w:trHeight w:val="1308"/>
        </w:trPr>
        <w:tc>
          <w:tcPr>
            <w:tcW w:w="3729" w:type="pct"/>
          </w:tcPr>
          <w:p w:rsidR="00D81F05" w:rsidRPr="00A2658F" w:rsidRDefault="00D81F05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81F05" w:rsidRPr="00A2658F" w:rsidRDefault="00D81F05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F05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81F05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81F05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81F05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81F05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81F05" w:rsidRDefault="00D81F05">
      <w:pPr>
        <w:spacing w:line="240" w:lineRule="auto"/>
      </w:pPr>
      <w:r>
        <w:br w:type="page"/>
      </w:r>
    </w:p>
    <w:p w:rsidR="00D81F05" w:rsidRPr="005724B2" w:rsidRDefault="00D81F05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D81F05" w:rsidRPr="005724B2" w:rsidRDefault="00D81F05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D81F05" w:rsidRPr="005724B2" w:rsidRDefault="00D81F05" w:rsidP="00586A11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 w:rsidRPr="00FF2671">
        <w:rPr>
          <w:rFonts w:ascii="Times New Roman" w:hAnsi="Times New Roman" w:cs="Times New Roman"/>
          <w:sz w:val="24"/>
          <w:szCs w:val="24"/>
        </w:rPr>
        <w:t>19.07.2022  №  17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81F05" w:rsidRDefault="00D81F05" w:rsidP="001A4A89"/>
    <w:p w:rsidR="00D81F05" w:rsidRDefault="00D81F05" w:rsidP="001A4A89"/>
    <w:p w:rsidR="00D81F05" w:rsidRDefault="00D81F05" w:rsidP="00586A11">
      <w:pPr>
        <w:tabs>
          <w:tab w:val="left" w:pos="4959"/>
        </w:tabs>
      </w:pPr>
    </w:p>
    <w:p w:rsidR="00D81F05" w:rsidRPr="004434E8" w:rsidRDefault="00D81F05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D81F05" w:rsidRPr="003D6C55" w:rsidRDefault="00D81F05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D81F05" w:rsidRDefault="00D81F05" w:rsidP="001A4A89"/>
    <w:p w:rsidR="00D81F05" w:rsidRDefault="00D81F05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D81F05" w:rsidRPr="00487994">
        <w:tc>
          <w:tcPr>
            <w:tcW w:w="542" w:type="dxa"/>
            <w:vAlign w:val="center"/>
          </w:tcPr>
          <w:p w:rsidR="00D81F05" w:rsidRPr="004434E8" w:rsidRDefault="00D81F05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1F05" w:rsidRPr="004434E8" w:rsidRDefault="00D81F0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D81F05" w:rsidRPr="004434E8" w:rsidRDefault="00D81F0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D81F05" w:rsidRPr="004434E8" w:rsidRDefault="00D81F0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D81F05" w:rsidRPr="004434E8" w:rsidRDefault="00D81F05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D81F05" w:rsidRPr="00487994">
        <w:trPr>
          <w:trHeight w:val="1380"/>
        </w:trPr>
        <w:tc>
          <w:tcPr>
            <w:tcW w:w="542" w:type="dxa"/>
          </w:tcPr>
          <w:p w:rsidR="00D81F05" w:rsidRPr="00954830" w:rsidRDefault="00D81F0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D81F05" w:rsidRPr="00954830" w:rsidRDefault="00D81F05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D81F05" w:rsidRDefault="00D81F0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кв.м.,этаж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D81F05" w:rsidRPr="00954830" w:rsidRDefault="00D81F0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0430411:132</w:t>
            </w:r>
          </w:p>
        </w:tc>
        <w:tc>
          <w:tcPr>
            <w:tcW w:w="2565" w:type="dxa"/>
            <w:vAlign w:val="center"/>
          </w:tcPr>
          <w:p w:rsidR="00D81F05" w:rsidRPr="00954830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D81F05" w:rsidRPr="00954830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D81F05" w:rsidRPr="00954830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81F05" w:rsidRPr="00954830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Малиновского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1F05" w:rsidRPr="00954830" w:rsidRDefault="00D81F05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D81F05" w:rsidRPr="00487994">
        <w:trPr>
          <w:trHeight w:val="1380"/>
        </w:trPr>
        <w:tc>
          <w:tcPr>
            <w:tcW w:w="542" w:type="dxa"/>
          </w:tcPr>
          <w:p w:rsidR="00D81F05" w:rsidRPr="00954830" w:rsidRDefault="00D81F0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D81F05" w:rsidRDefault="00D81F05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81F05" w:rsidRDefault="00D81F05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 помещение, площадь 36,5 кв.м., этаж № 1, </w:t>
            </w:r>
          </w:p>
          <w:p w:rsidR="00D81F05" w:rsidRPr="00954830" w:rsidRDefault="00D81F05" w:rsidP="007F7A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32:27:0430502:327</w:t>
            </w:r>
          </w:p>
        </w:tc>
        <w:tc>
          <w:tcPr>
            <w:tcW w:w="2565" w:type="dxa"/>
            <w:vAlign w:val="center"/>
          </w:tcPr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2</w:t>
            </w:r>
          </w:p>
          <w:p w:rsidR="00D81F05" w:rsidRPr="00954830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05" w:rsidRPr="00487994">
        <w:trPr>
          <w:trHeight w:val="1380"/>
        </w:trPr>
        <w:tc>
          <w:tcPr>
            <w:tcW w:w="542" w:type="dxa"/>
          </w:tcPr>
          <w:p w:rsidR="00D81F05" w:rsidRDefault="00D81F05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</w:tcPr>
          <w:p w:rsidR="00D81F05" w:rsidRDefault="00D81F0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81F05" w:rsidRDefault="00D81F0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37,6 кв.м., этаж № 1,</w:t>
            </w:r>
          </w:p>
          <w:p w:rsidR="00D81F05" w:rsidRDefault="00D81F05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32:27:0430502:330</w:t>
            </w:r>
          </w:p>
        </w:tc>
        <w:tc>
          <w:tcPr>
            <w:tcW w:w="2565" w:type="dxa"/>
            <w:vAlign w:val="center"/>
          </w:tcPr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Залинейная, 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1, пом. 4</w:t>
            </w:r>
          </w:p>
          <w:p w:rsidR="00D81F05" w:rsidRDefault="00D81F05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F05" w:rsidRDefault="00D81F05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81F05" w:rsidRDefault="00D81F05" w:rsidP="001A4A89"/>
    <w:p w:rsidR="00D81F05" w:rsidRDefault="00D81F05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D81F05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D81F05" w:rsidRPr="005724B2" w:rsidRDefault="00D81F05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D81F05" w:rsidRPr="005724B2" w:rsidRDefault="00D81F05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81F05" w:rsidRDefault="00D81F05" w:rsidP="00873D27">
      <w:pPr>
        <w:tabs>
          <w:tab w:val="left" w:pos="102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>19.07.2022  №  172</w:t>
      </w:r>
      <w:bookmarkStart w:id="0" w:name="_GoBack"/>
      <w:bookmarkEnd w:id="0"/>
    </w:p>
    <w:p w:rsidR="00D81F05" w:rsidRDefault="00D81F05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F05" w:rsidRDefault="00D81F05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F05" w:rsidRDefault="00D81F0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81F05" w:rsidRPr="00E36104" w:rsidRDefault="00D81F0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81F05" w:rsidRPr="006D4305" w:rsidRDefault="00D81F05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D81F05" w:rsidRPr="00151C64" w:rsidRDefault="00D81F05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D81F05" w:rsidRPr="006D4305">
        <w:tc>
          <w:tcPr>
            <w:tcW w:w="567" w:type="dxa"/>
          </w:tcPr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D81F05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F05" w:rsidRPr="004434E8" w:rsidRDefault="00D81F05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D81F05" w:rsidRPr="004434E8" w:rsidRDefault="00D81F05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D81F05" w:rsidRPr="006D4305">
        <w:trPr>
          <w:trHeight w:val="1111"/>
        </w:trPr>
        <w:tc>
          <w:tcPr>
            <w:tcW w:w="567" w:type="dxa"/>
          </w:tcPr>
          <w:p w:rsidR="00D81F05" w:rsidRPr="004B4CBE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D81F05" w:rsidRPr="004B4CBE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Малиновского, д. 8,             пом. 3</w:t>
            </w:r>
          </w:p>
          <w:p w:rsidR="00D81F05" w:rsidRPr="00A72164" w:rsidRDefault="00D81F05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D81F05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258 120,00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42 020,00)</w:t>
            </w:r>
          </w:p>
        </w:tc>
        <w:tc>
          <w:tcPr>
            <w:tcW w:w="2223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12 906,00</w:t>
            </w:r>
          </w:p>
        </w:tc>
        <w:tc>
          <w:tcPr>
            <w:tcW w:w="2127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51 624,00</w:t>
            </w:r>
          </w:p>
        </w:tc>
      </w:tr>
      <w:tr w:rsidR="00D81F05" w:rsidRPr="006D4305">
        <w:trPr>
          <w:trHeight w:val="1111"/>
        </w:trPr>
        <w:tc>
          <w:tcPr>
            <w:tcW w:w="567" w:type="dxa"/>
          </w:tcPr>
          <w:p w:rsidR="00D81F05" w:rsidRPr="004B4CBE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81F05" w:rsidRPr="00A72164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2</w:t>
            </w:r>
          </w:p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D81F05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191 880,00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31 980,00)</w:t>
            </w:r>
          </w:p>
        </w:tc>
        <w:tc>
          <w:tcPr>
            <w:tcW w:w="2223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9 594,00</w:t>
            </w:r>
          </w:p>
        </w:tc>
        <w:tc>
          <w:tcPr>
            <w:tcW w:w="2127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38 376,00</w:t>
            </w:r>
          </w:p>
        </w:tc>
      </w:tr>
      <w:tr w:rsidR="00D81F05" w:rsidRPr="006D4305">
        <w:trPr>
          <w:trHeight w:val="1111"/>
        </w:trPr>
        <w:tc>
          <w:tcPr>
            <w:tcW w:w="567" w:type="dxa"/>
          </w:tcPr>
          <w:p w:rsidR="00D81F05" w:rsidRPr="004B4CBE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D81F05" w:rsidRPr="00A72164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Залинейная, д. 1, пом. 4</w:t>
            </w:r>
          </w:p>
          <w:p w:rsidR="00D81F05" w:rsidRDefault="00D81F05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D81F05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198 000,00</w:t>
            </w:r>
          </w:p>
          <w:p w:rsidR="00D81F05" w:rsidRPr="004434E8" w:rsidRDefault="00D81F05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33 000,00)</w:t>
            </w:r>
          </w:p>
        </w:tc>
        <w:tc>
          <w:tcPr>
            <w:tcW w:w="2223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2127" w:type="dxa"/>
          </w:tcPr>
          <w:p w:rsidR="00D81F05" w:rsidRPr="004434E8" w:rsidRDefault="00D81F05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39 600,00</w:t>
            </w:r>
          </w:p>
        </w:tc>
      </w:tr>
    </w:tbl>
    <w:p w:rsidR="00D81F05" w:rsidRDefault="00D81F05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D81F05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07DF"/>
    <w:rsid w:val="0003674B"/>
    <w:rsid w:val="00040323"/>
    <w:rsid w:val="00040C7E"/>
    <w:rsid w:val="00044625"/>
    <w:rsid w:val="00044AC7"/>
    <w:rsid w:val="00046A47"/>
    <w:rsid w:val="00051022"/>
    <w:rsid w:val="000517C9"/>
    <w:rsid w:val="000543A2"/>
    <w:rsid w:val="00055A3E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46D7B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144"/>
    <w:rsid w:val="002C07C1"/>
    <w:rsid w:val="002C0EB3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1A62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2DE2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86A11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12C2"/>
    <w:rsid w:val="006627F2"/>
    <w:rsid w:val="0066615E"/>
    <w:rsid w:val="00670B6A"/>
    <w:rsid w:val="006750C7"/>
    <w:rsid w:val="00683704"/>
    <w:rsid w:val="00684E2C"/>
    <w:rsid w:val="00687E4B"/>
    <w:rsid w:val="00690D6E"/>
    <w:rsid w:val="006951E7"/>
    <w:rsid w:val="00696B1D"/>
    <w:rsid w:val="006A06C5"/>
    <w:rsid w:val="006B597D"/>
    <w:rsid w:val="006C44DE"/>
    <w:rsid w:val="006D095A"/>
    <w:rsid w:val="006D4305"/>
    <w:rsid w:val="006D5C70"/>
    <w:rsid w:val="006D64FC"/>
    <w:rsid w:val="006D6DC4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2878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3D27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0D73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35CD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0368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97F60"/>
    <w:rsid w:val="00CB5199"/>
    <w:rsid w:val="00CB71A8"/>
    <w:rsid w:val="00CB7906"/>
    <w:rsid w:val="00CB7AE4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7604B"/>
    <w:rsid w:val="00D81344"/>
    <w:rsid w:val="00D81F05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5EF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2671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1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1459</TotalTime>
  <Pages>4</Pages>
  <Words>998</Words>
  <Characters>5695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30</cp:revision>
  <cp:lastPrinted>2022-07-20T08:27:00Z</cp:lastPrinted>
  <dcterms:created xsi:type="dcterms:W3CDTF">2020-12-03T14:01:00Z</dcterms:created>
  <dcterms:modified xsi:type="dcterms:W3CDTF">2022-07-28T09:46:00Z</dcterms:modified>
</cp:coreProperties>
</file>